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1D99D" w14:textId="2CF56B1F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E64B80">
        <w:t>bis</w:t>
      </w:r>
      <w:r w:rsidRPr="00327997">
        <w:tab/>
      </w:r>
      <w:r w:rsidR="00C46FC3" w:rsidRPr="00C46FC3">
        <w:t>R1-</w:t>
      </w:r>
      <w:r w:rsidR="00C662F1">
        <w:t>1706256</w:t>
      </w:r>
    </w:p>
    <w:p w14:paraId="013639C6" w14:textId="77777777" w:rsidR="00E90E49" w:rsidRDefault="00E64B80" w:rsidP="00327997">
      <w:pPr>
        <w:pStyle w:val="3GPPHeader"/>
      </w:pPr>
      <w:r>
        <w:t>Spokane, WA, USA</w:t>
      </w:r>
      <w:r w:rsidR="0027144F" w:rsidRPr="009C6832">
        <w:t xml:space="preserve">, </w:t>
      </w:r>
      <w:r>
        <w:t>3</w:t>
      </w:r>
      <w:r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18531D53" w14:textId="77777777" w:rsidR="00E90E49" w:rsidRPr="00CE0424" w:rsidRDefault="00E90E49" w:rsidP="00357380">
      <w:pPr>
        <w:pStyle w:val="3GPPHeader"/>
      </w:pPr>
    </w:p>
    <w:p w14:paraId="4798BC10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9739F05" w14:textId="65C1ED6F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E65CA" w:rsidRPr="00EC1EAE">
        <w:rPr>
          <w:iCs/>
          <w:lang w:val="en-US"/>
        </w:rPr>
        <w:t xml:space="preserve">Updated NR MIMO Phase </w:t>
      </w:r>
      <w:r w:rsidR="00265A2C">
        <w:rPr>
          <w:iCs/>
          <w:lang w:val="en-US"/>
        </w:rPr>
        <w:t>2</w:t>
      </w:r>
      <w:r w:rsidR="00DE65CA" w:rsidRPr="00EC1EAE">
        <w:rPr>
          <w:iCs/>
          <w:lang w:val="en-US"/>
        </w:rPr>
        <w:t xml:space="preserve"> SLS calibration results at 4 GHz</w:t>
      </w:r>
    </w:p>
    <w:p w14:paraId="73A865DE" w14:textId="1335AECD" w:rsidR="00952A24" w:rsidRPr="004C292B" w:rsidRDefault="00952A24" w:rsidP="00327997">
      <w:pPr>
        <w:pStyle w:val="3GPPHeader"/>
        <w:rPr>
          <w:lang w:val="en-US"/>
        </w:rPr>
      </w:pPr>
      <w:r w:rsidRPr="004C292B">
        <w:rPr>
          <w:lang w:val="en-US"/>
        </w:rPr>
        <w:t>Agenda Item:</w:t>
      </w:r>
      <w:r w:rsidRPr="004C292B">
        <w:rPr>
          <w:lang w:val="en-US"/>
        </w:rPr>
        <w:tab/>
      </w:r>
      <w:r w:rsidR="00207ECF" w:rsidRPr="004C292B">
        <w:rPr>
          <w:lang w:val="en-US"/>
        </w:rPr>
        <w:t>8.1.2.6</w:t>
      </w:r>
    </w:p>
    <w:p w14:paraId="1E58FACC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69A3568" w14:textId="77777777" w:rsidR="00E90E49" w:rsidRPr="00CE0424" w:rsidRDefault="007F75D5" w:rsidP="00CE0424">
      <w:pPr>
        <w:pStyle w:val="Heading1"/>
      </w:pPr>
      <w:r>
        <w:t>Introduction</w:t>
      </w:r>
    </w:p>
    <w:p w14:paraId="7FD4518C" w14:textId="77777777" w:rsidR="00465840" w:rsidRDefault="00465840" w:rsidP="00465840">
      <w:pPr>
        <w:pStyle w:val="CommentText"/>
        <w:rPr>
          <w:lang w:val="en-US"/>
        </w:rPr>
      </w:pPr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_Ref462388067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Pr="0089520E">
        <w:rPr>
          <w:lang w:val="en-US"/>
        </w:rPr>
        <w:t xml:space="preserve"> </w:t>
      </w:r>
      <w:r>
        <w:rPr>
          <w:lang w:val="en-US"/>
        </w:rPr>
        <w:t xml:space="preserve">From subsequent email discussion [86-20] it was agreed to follow a phased approach 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_Ref466035581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</w:p>
    <w:p w14:paraId="0F496C43" w14:textId="77777777" w:rsidR="00465840" w:rsidRPr="0089520E" w:rsidRDefault="00465840" w:rsidP="00465840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1: Calibration can be used to check the channel model and the basic beamforming behavior, e.g., by looking at the SNR/SINR distribution (aim to finish it in RAN1#86bis) </w:t>
      </w:r>
    </w:p>
    <w:p w14:paraId="0ECAF852" w14:textId="77777777" w:rsidR="00465840" w:rsidRPr="0089520E" w:rsidRDefault="00465840" w:rsidP="00465840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</w:r>
    </w:p>
    <w:p w14:paraId="1BA51B30" w14:textId="77777777" w:rsidR="00465840" w:rsidRPr="0089520E" w:rsidRDefault="00465840" w:rsidP="00465840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3: Calibration can be used to check the UE movement/rotation/blockage (aim to finish it after RAN1#87) </w:t>
      </w:r>
    </w:p>
    <w:p w14:paraId="2810B929" w14:textId="77777777" w:rsidR="00465840" w:rsidRDefault="00465840" w:rsidP="00465840">
      <w:pPr>
        <w:pStyle w:val="BodyText"/>
        <w:rPr>
          <w:lang w:val="en-US"/>
        </w:rPr>
      </w:pPr>
      <w:r>
        <w:rPr>
          <w:lang w:val="en-US"/>
        </w:rPr>
        <w:t xml:space="preserve">Further clarifications of simulation assumptions have been made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_Ref473648985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_Ref470614820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</w:p>
    <w:p w14:paraId="249C20A1" w14:textId="12078EB4" w:rsidR="00465840" w:rsidRDefault="00465840" w:rsidP="00465840">
      <w:pPr>
        <w:pStyle w:val="BodyText"/>
        <w:rPr>
          <w:lang w:val="en-US"/>
        </w:rPr>
      </w:pPr>
      <w:r w:rsidRPr="00C570C7">
        <w:rPr>
          <w:lang w:val="en-US"/>
        </w:rPr>
        <w:t xml:space="preserve">In this contribution we </w:t>
      </w:r>
      <w:r>
        <w:rPr>
          <w:lang w:val="en-US"/>
        </w:rPr>
        <w:t xml:space="preserve">present </w:t>
      </w:r>
      <w:r w:rsidR="00D22BE4">
        <w:rPr>
          <w:lang w:val="en-US"/>
        </w:rPr>
        <w:t xml:space="preserve">updated </w:t>
      </w:r>
      <w:r>
        <w:rPr>
          <w:lang w:val="en-US"/>
        </w:rPr>
        <w:t xml:space="preserve">system-level results on Phase 2 NR MIMO calibration for the </w:t>
      </w:r>
      <w:r>
        <w:t>Dense urban macro 4 GHz scenario. In order to facilitate better alignment between different companies’ results we also provide details of the simulation assumptions we have used.</w:t>
      </w:r>
    </w:p>
    <w:p w14:paraId="2D44ACCA" w14:textId="0B673125" w:rsidR="004000E8" w:rsidRDefault="00682BBC" w:rsidP="00CE0424">
      <w:pPr>
        <w:pStyle w:val="Heading1"/>
      </w:pPr>
      <w:r>
        <w:t>Simulation results</w:t>
      </w:r>
      <w:bookmarkStart w:id="0" w:name="_GoBack"/>
      <w:bookmarkEnd w:id="0"/>
    </w:p>
    <w:p w14:paraId="4830DF9A" w14:textId="18324F7A" w:rsidR="00666C4F" w:rsidRDefault="00666C4F" w:rsidP="00666C4F">
      <w:r>
        <w:fldChar w:fldCharType="begin"/>
      </w:r>
      <w:r>
        <w:instrText xml:space="preserve"> REF _Ref473655848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CDF of spectral efficiency for the Dense urban macro 4 GHz scenario. Spectral efficiency is here defined as </w:t>
      </w:r>
      <w:r w:rsidRPr="00587C04">
        <w:t xml:space="preserve">data throughput divided by </w:t>
      </w:r>
      <w:r>
        <w:t>the</w:t>
      </w:r>
      <w:r w:rsidRPr="00587C04">
        <w:t xml:space="preserve"> system bandwidth</w:t>
      </w:r>
      <w:r>
        <w:t xml:space="preserve">, taking into account a 10% carrier guard band and a DMRS overhead equal to 12/168. Detailed simulation assumptions are provided in </w:t>
      </w:r>
      <w:r>
        <w:fldChar w:fldCharType="begin"/>
      </w:r>
      <w:r>
        <w:instrText xml:space="preserve"> REF _Ref473654085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267512">
        <w:t xml:space="preserve"> in Appendix</w:t>
      </w:r>
      <w:r>
        <w:t xml:space="preserve">. </w:t>
      </w:r>
    </w:p>
    <w:p w14:paraId="10D51270" w14:textId="77777777" w:rsidR="00666C4F" w:rsidRPr="00666C4F" w:rsidRDefault="00666C4F" w:rsidP="00666C4F"/>
    <w:p w14:paraId="16F2B8FB" w14:textId="2E7445C1" w:rsidR="00465840" w:rsidRDefault="00465840" w:rsidP="00411B3B">
      <w:pPr>
        <w:jc w:val="center"/>
      </w:pPr>
    </w:p>
    <w:p w14:paraId="3DA4CE90" w14:textId="5D217C04" w:rsidR="00465840" w:rsidRDefault="00465840" w:rsidP="00411B3B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689F9EE9" wp14:editId="11FBC099">
            <wp:extent cx="4269600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DU_SE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6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92824" w14:textId="77777777" w:rsidR="00465840" w:rsidRDefault="00465840" w:rsidP="00411B3B">
      <w:pPr>
        <w:jc w:val="center"/>
      </w:pPr>
    </w:p>
    <w:p w14:paraId="71EF7583" w14:textId="54C5A87F" w:rsidR="00411B3B" w:rsidRDefault="00411B3B" w:rsidP="00411B3B">
      <w:pPr>
        <w:jc w:val="center"/>
      </w:pPr>
    </w:p>
    <w:p w14:paraId="1BE002AB" w14:textId="77777777" w:rsidR="00465840" w:rsidRDefault="002748A0" w:rsidP="00465840">
      <w:pPr>
        <w:pStyle w:val="Caption"/>
      </w:pPr>
      <w:bookmarkStart w:id="1" w:name="_Ref4778074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6C79">
        <w:rPr>
          <w:noProof/>
        </w:rPr>
        <w:t>1</w:t>
      </w:r>
      <w:r>
        <w:fldChar w:fldCharType="end"/>
      </w:r>
      <w:bookmarkEnd w:id="1"/>
      <w:r>
        <w:tab/>
      </w:r>
      <w:r w:rsidR="00465840">
        <w:t>CDF of spectral efficiency for the Dense urban macro scenario</w:t>
      </w:r>
    </w:p>
    <w:p w14:paraId="096E89F0" w14:textId="600ADD7E" w:rsidR="002748A0" w:rsidRPr="002748A0" w:rsidRDefault="002748A0" w:rsidP="002748A0">
      <w:pPr>
        <w:pStyle w:val="Caption"/>
      </w:pPr>
    </w:p>
    <w:p w14:paraId="148C9499" w14:textId="77777777" w:rsidR="00BC47B8" w:rsidRPr="003A0E41" w:rsidRDefault="00BC47B8" w:rsidP="00BC47B8">
      <w:pPr>
        <w:jc w:val="center"/>
      </w:pPr>
    </w:p>
    <w:p w14:paraId="6D9D80CA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276E946A" w14:textId="7A4E0254" w:rsidR="00C01F33" w:rsidRDefault="003A0E41" w:rsidP="00687124">
      <w:pPr>
        <w:pStyle w:val="BodyText"/>
        <w:rPr>
          <w:iCs/>
          <w:lang w:val="en-US"/>
        </w:rPr>
      </w:pPr>
      <w:r>
        <w:t xml:space="preserve">In this contribution </w:t>
      </w:r>
      <w:r w:rsidR="00687124">
        <w:t xml:space="preserve">we have provided updated NR </w:t>
      </w:r>
      <w:r w:rsidR="00687124" w:rsidRPr="00EC1EAE">
        <w:rPr>
          <w:iCs/>
          <w:lang w:val="en-US"/>
        </w:rPr>
        <w:t xml:space="preserve">MIMO Phase </w:t>
      </w:r>
      <w:r w:rsidR="0085297D">
        <w:rPr>
          <w:iCs/>
          <w:lang w:val="en-US"/>
        </w:rPr>
        <w:t>2</w:t>
      </w:r>
      <w:r w:rsidR="00687124" w:rsidRPr="00EC1EAE">
        <w:rPr>
          <w:iCs/>
          <w:lang w:val="en-US"/>
        </w:rPr>
        <w:t xml:space="preserve"> SLS calibration results </w:t>
      </w:r>
      <w:r w:rsidR="0085297D">
        <w:rPr>
          <w:iCs/>
          <w:lang w:val="en-US"/>
        </w:rPr>
        <w:t>for the Dense urban</w:t>
      </w:r>
      <w:r w:rsidR="00666C4F">
        <w:rPr>
          <w:iCs/>
          <w:lang w:val="en-US"/>
        </w:rPr>
        <w:t xml:space="preserve"> 4 GHz</w:t>
      </w:r>
      <w:r w:rsidR="0085297D">
        <w:rPr>
          <w:iCs/>
          <w:lang w:val="en-US"/>
        </w:rPr>
        <w:t xml:space="preserve"> scenario</w:t>
      </w:r>
      <w:r w:rsidR="00666C4F">
        <w:rPr>
          <w:iCs/>
          <w:lang w:val="en-US"/>
        </w:rPr>
        <w:t xml:space="preserve"> </w:t>
      </w:r>
      <w:r w:rsidR="00666C4F">
        <w:t>together with details of the used simulation assumptions</w:t>
      </w:r>
      <w:r w:rsidR="00687124">
        <w:rPr>
          <w:iCs/>
          <w:lang w:val="en-US"/>
        </w:rPr>
        <w:t>.</w:t>
      </w:r>
    </w:p>
    <w:p w14:paraId="7F791727" w14:textId="77777777" w:rsidR="00365C21" w:rsidRPr="00790B99" w:rsidRDefault="00365C21" w:rsidP="00687124">
      <w:pPr>
        <w:pStyle w:val="BodyText"/>
        <w:rPr>
          <w:b/>
          <w:bCs/>
        </w:rPr>
      </w:pPr>
    </w:p>
    <w:p w14:paraId="58408105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7862B69D" w14:textId="77777777" w:rsidR="00465840" w:rsidRDefault="00465840" w:rsidP="00465840">
      <w:pPr>
        <w:pStyle w:val="Reference"/>
      </w:pPr>
      <w:bookmarkStart w:id="3" w:name="_Ref462388067"/>
      <w:r w:rsidRPr="00014265">
        <w:t>R1-168487</w:t>
      </w:r>
      <w:r>
        <w:rPr>
          <w:rFonts w:eastAsiaTheme="minorEastAsia" w:hint="eastAsia"/>
        </w:rPr>
        <w:t xml:space="preserve">, </w:t>
      </w:r>
      <w:r w:rsidRPr="00014265">
        <w:t>WF on NR MIMO calibration</w:t>
      </w:r>
      <w:r>
        <w:rPr>
          <w:rFonts w:eastAsiaTheme="minorEastAsia" w:hint="eastAsia"/>
        </w:rPr>
        <w:t xml:space="preserve">, </w:t>
      </w:r>
      <w:r w:rsidRPr="00014265">
        <w:t>ZTE Corporation, ZTE Microelectronics, Intel Corporation, Samsung, ASTRI, Xinwei, MediaTek, Nokia, ASB, Ericsson, NTT DOCOMO, Qualcomm, CATT</w:t>
      </w:r>
      <w:bookmarkEnd w:id="3"/>
      <w:r>
        <w:t xml:space="preserve"> </w:t>
      </w:r>
    </w:p>
    <w:p w14:paraId="7E04ACCD" w14:textId="77777777" w:rsidR="00465840" w:rsidRPr="00C00C12" w:rsidRDefault="00465840" w:rsidP="00465840">
      <w:pPr>
        <w:pStyle w:val="Reference"/>
        <w:rPr>
          <w:lang w:val="en-US"/>
        </w:rPr>
      </w:pPr>
      <w:bookmarkStart w:id="4" w:name="_Ref466035581"/>
      <w:bookmarkStart w:id="5" w:name="_Ref473648396"/>
      <w:r w:rsidRPr="0089520E">
        <w:rPr>
          <w:lang w:val="en-US"/>
        </w:rPr>
        <w:t>R1-1608661, Summary of [86-20] email discussion on MIMO calibration for NR, ZTE</w:t>
      </w:r>
      <w:bookmarkEnd w:id="4"/>
    </w:p>
    <w:p w14:paraId="146639C6" w14:textId="77777777" w:rsidR="00465840" w:rsidRPr="004B32CA" w:rsidRDefault="00465840" w:rsidP="00465840">
      <w:pPr>
        <w:pStyle w:val="Reference"/>
        <w:rPr>
          <w:rFonts w:eastAsiaTheme="minorEastAsia"/>
        </w:rPr>
      </w:pPr>
      <w:bookmarkStart w:id="6" w:name="_Ref473648985"/>
      <w:r w:rsidRPr="00705002">
        <w:rPr>
          <w:rFonts w:eastAsiaTheme="minorEastAsia"/>
        </w:rPr>
        <w:t>R1-1613741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Way forward on Phase 1 and Phase 2 MIMO calibration for NR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ZTE, ZTE Microelectronics, Ericsson, LG Electronics, Spreadtrum Communications</w:t>
      </w:r>
      <w:bookmarkEnd w:id="5"/>
      <w:bookmarkEnd w:id="6"/>
    </w:p>
    <w:p w14:paraId="30C319CD" w14:textId="77777777" w:rsidR="00465840" w:rsidRPr="00CE0ADB" w:rsidRDefault="00465840" w:rsidP="00465840">
      <w:pPr>
        <w:pStyle w:val="Reference"/>
        <w:rPr>
          <w:rFonts w:eastAsiaTheme="minorEastAsia"/>
        </w:rPr>
      </w:pPr>
      <w:bookmarkStart w:id="7" w:name="_Ref470614820"/>
      <w:r w:rsidRPr="00424516">
        <w:rPr>
          <w:rFonts w:eastAsiaTheme="minorEastAsia"/>
        </w:rPr>
        <w:t>R1-1700395</w:t>
      </w:r>
      <w:r w:rsidRPr="0041302B">
        <w:rPr>
          <w:rFonts w:eastAsiaTheme="minorEastAsia" w:hint="eastAsia"/>
        </w:rPr>
        <w:t xml:space="preserve">, </w:t>
      </w:r>
      <w:r w:rsidRPr="007942A2">
        <w:rPr>
          <w:rFonts w:eastAsiaTheme="minorEastAsia"/>
        </w:rPr>
        <w:t>Summary of 87-30 email discussion on NR MIMO calibration</w:t>
      </w:r>
      <w:r w:rsidRPr="00655505">
        <w:rPr>
          <w:rFonts w:eastAsiaTheme="minorEastAsia"/>
        </w:rPr>
        <w:t>, ZTE, ZTE Microelectronics</w:t>
      </w:r>
      <w:bookmarkEnd w:id="7"/>
    </w:p>
    <w:p w14:paraId="6C28435B" w14:textId="72CBF102" w:rsidR="00BF4074" w:rsidRDefault="00BF4074" w:rsidP="00BF4074">
      <w:pPr>
        <w:pStyle w:val="Reference"/>
        <w:numPr>
          <w:ilvl w:val="0"/>
          <w:numId w:val="0"/>
        </w:numPr>
        <w:ind w:left="567" w:hanging="567"/>
      </w:pPr>
    </w:p>
    <w:p w14:paraId="14E9DA9B" w14:textId="63620A70" w:rsidR="00BF4074" w:rsidRDefault="00BF4074" w:rsidP="00BF4074">
      <w:pPr>
        <w:pStyle w:val="Heading1"/>
      </w:pPr>
      <w:r>
        <w:lastRenderedPageBreak/>
        <w:t>Appendix</w:t>
      </w:r>
    </w:p>
    <w:p w14:paraId="72BA6AA8" w14:textId="1948C8C1" w:rsidR="00BF4074" w:rsidRDefault="00BF4074" w:rsidP="00BF4074">
      <w:pPr>
        <w:pStyle w:val="Heading2"/>
      </w:pPr>
      <w:r>
        <w:t>Simulation assumptions</w:t>
      </w:r>
    </w:p>
    <w:p w14:paraId="53767B80" w14:textId="77777777" w:rsidR="005E6EB4" w:rsidRPr="00AA778D" w:rsidRDefault="005E6EB4" w:rsidP="005E6EB4">
      <w:r>
        <w:fldChar w:fldCharType="begin"/>
      </w:r>
      <w:r>
        <w:instrText xml:space="preserve"> REF _Ref473654085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lists the assumptions we have used in the simulations of the Dense urban macro-layer scenario.</w:t>
      </w:r>
    </w:p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6436"/>
      </w:tblGrid>
      <w:tr w:rsidR="005E6EB4" w:rsidRPr="009F76E9" w14:paraId="12934B63" w14:textId="77777777" w:rsidTr="003321C2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14:paraId="036CD29E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6436" w:type="dxa"/>
            <w:shd w:val="clear" w:color="auto" w:fill="7F7F7F"/>
            <w:vAlign w:val="center"/>
          </w:tcPr>
          <w:p w14:paraId="00D8A735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</w:tr>
      <w:tr w:rsidR="005E6EB4" w:rsidRPr="009F76E9" w14:paraId="0B55C61F" w14:textId="77777777" w:rsidTr="003321C2">
        <w:trPr>
          <w:jc w:val="center"/>
        </w:trPr>
        <w:tc>
          <w:tcPr>
            <w:tcW w:w="2100" w:type="dxa"/>
            <w:vAlign w:val="center"/>
          </w:tcPr>
          <w:p w14:paraId="37BFD21C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436" w:type="dxa"/>
            <w:vAlign w:val="center"/>
          </w:tcPr>
          <w:p w14:paraId="54EC438A" w14:textId="77777777" w:rsidR="005E6EB4" w:rsidRPr="004B32CA" w:rsidRDefault="005E6EB4" w:rsidP="003321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14:paraId="06E7F2AF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Macro layer: Hex Grid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7 sites </w:t>
            </w:r>
          </w:p>
        </w:tc>
      </w:tr>
      <w:tr w:rsidR="005E6EB4" w:rsidRPr="009F76E9" w14:paraId="1134C91B" w14:textId="77777777" w:rsidTr="003321C2">
        <w:trPr>
          <w:jc w:val="center"/>
        </w:trPr>
        <w:tc>
          <w:tcPr>
            <w:tcW w:w="2100" w:type="dxa"/>
            <w:vAlign w:val="center"/>
          </w:tcPr>
          <w:p w14:paraId="749E3C9F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436" w:type="dxa"/>
            <w:vAlign w:val="center"/>
          </w:tcPr>
          <w:p w14:paraId="758883CA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5E6EB4" w:rsidRPr="009F76E9" w14:paraId="64F1AFB3" w14:textId="77777777" w:rsidTr="003321C2">
        <w:trPr>
          <w:jc w:val="center"/>
        </w:trPr>
        <w:tc>
          <w:tcPr>
            <w:tcW w:w="2100" w:type="dxa"/>
            <w:vAlign w:val="center"/>
          </w:tcPr>
          <w:p w14:paraId="3113D9DD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436" w:type="dxa"/>
            <w:vAlign w:val="center"/>
          </w:tcPr>
          <w:p w14:paraId="6199D0F2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GHz</w:t>
            </w:r>
          </w:p>
        </w:tc>
      </w:tr>
      <w:tr w:rsidR="005E6EB4" w:rsidRPr="009F76E9" w14:paraId="36778DA4" w14:textId="77777777" w:rsidTr="003321C2">
        <w:trPr>
          <w:jc w:val="center"/>
        </w:trPr>
        <w:tc>
          <w:tcPr>
            <w:tcW w:w="2100" w:type="dxa"/>
            <w:vAlign w:val="center"/>
          </w:tcPr>
          <w:p w14:paraId="26EE536D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bandwidth </w:t>
            </w:r>
          </w:p>
        </w:tc>
        <w:tc>
          <w:tcPr>
            <w:tcW w:w="6436" w:type="dxa"/>
            <w:vAlign w:val="center"/>
          </w:tcPr>
          <w:p w14:paraId="20033792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MHz</w:t>
            </w:r>
          </w:p>
        </w:tc>
      </w:tr>
      <w:tr w:rsidR="005E6EB4" w:rsidRPr="009F76E9" w14:paraId="75FA541B" w14:textId="77777777" w:rsidTr="003321C2">
        <w:trPr>
          <w:jc w:val="center"/>
        </w:trPr>
        <w:tc>
          <w:tcPr>
            <w:tcW w:w="2100" w:type="dxa"/>
            <w:vAlign w:val="center"/>
          </w:tcPr>
          <w:p w14:paraId="2381AFDC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Subcarrier spacing</w:t>
            </w:r>
          </w:p>
        </w:tc>
        <w:tc>
          <w:tcPr>
            <w:tcW w:w="6436" w:type="dxa"/>
            <w:vAlign w:val="center"/>
          </w:tcPr>
          <w:p w14:paraId="41445840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kHz</w:t>
            </w:r>
          </w:p>
        </w:tc>
      </w:tr>
      <w:tr w:rsidR="005E6EB4" w:rsidRPr="009F76E9" w14:paraId="5CAE4804" w14:textId="77777777" w:rsidTr="003321C2">
        <w:trPr>
          <w:jc w:val="center"/>
        </w:trPr>
        <w:tc>
          <w:tcPr>
            <w:tcW w:w="2100" w:type="dxa"/>
            <w:vAlign w:val="center"/>
          </w:tcPr>
          <w:p w14:paraId="1F798D3E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vAlign w:val="center"/>
          </w:tcPr>
          <w:p w14:paraId="152C39B3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3D UMa</w:t>
            </w:r>
          </w:p>
        </w:tc>
      </w:tr>
      <w:tr w:rsidR="005E6EB4" w:rsidRPr="009F76E9" w14:paraId="022C7EFC" w14:textId="77777777" w:rsidTr="003321C2">
        <w:trPr>
          <w:jc w:val="center"/>
        </w:trPr>
        <w:tc>
          <w:tcPr>
            <w:tcW w:w="2100" w:type="dxa"/>
          </w:tcPr>
          <w:p w14:paraId="250D9FF1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to antenna elements</w:t>
            </w:r>
          </w:p>
        </w:tc>
        <w:tc>
          <w:tcPr>
            <w:tcW w:w="6436" w:type="dxa"/>
          </w:tcPr>
          <w:p w14:paraId="16BD95E7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rFonts w:eastAsiaTheme="minorEastAsia"/>
              </w:rPr>
              <w:t xml:space="preserve">One </w:t>
            </w:r>
            <w:r w:rsidRPr="00C711BC">
              <w:rPr>
                <w:lang w:eastAsia="ja-JP"/>
              </w:rPr>
              <w:t>TXRU per vertical dimension per polarization</w:t>
            </w:r>
          </w:p>
        </w:tc>
      </w:tr>
      <w:tr w:rsidR="005E6EB4" w:rsidRPr="009F76E9" w14:paraId="49BE18A2" w14:textId="77777777" w:rsidTr="003321C2">
        <w:trPr>
          <w:jc w:val="center"/>
        </w:trPr>
        <w:tc>
          <w:tcPr>
            <w:tcW w:w="2100" w:type="dxa"/>
          </w:tcPr>
          <w:p w14:paraId="001048A4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weights</w:t>
            </w:r>
          </w:p>
        </w:tc>
        <w:tc>
          <w:tcPr>
            <w:tcW w:w="6436" w:type="dxa"/>
          </w:tcPr>
          <w:p w14:paraId="0BBF6CD0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virtualization only in the vertical dimension (i.e. 1D virtualization) using DFT, i.e., 1D sub-array partition model defined in TR36.897</w:t>
            </w:r>
          </w:p>
        </w:tc>
      </w:tr>
      <w:tr w:rsidR="005E6EB4" w:rsidRPr="009F76E9" w14:paraId="0595A41F" w14:textId="77777777" w:rsidTr="003321C2">
        <w:trPr>
          <w:jc w:val="center"/>
        </w:trPr>
        <w:tc>
          <w:tcPr>
            <w:tcW w:w="2100" w:type="dxa"/>
          </w:tcPr>
          <w:p w14:paraId="1CC3ED1C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Criteria for </w:t>
            </w:r>
            <w:r w:rsidRPr="00C711BC">
              <w:rPr>
                <w:rFonts w:eastAsiaTheme="minorEastAsia"/>
              </w:rPr>
              <w:t>s</w:t>
            </w:r>
            <w:r w:rsidRPr="00C711BC">
              <w:rPr>
                <w:lang w:eastAsia="ja-JP"/>
              </w:rPr>
              <w:t>election for serving TRP</w:t>
            </w:r>
          </w:p>
        </w:tc>
        <w:tc>
          <w:tcPr>
            <w:tcW w:w="6436" w:type="dxa"/>
          </w:tcPr>
          <w:p w14:paraId="236C1CB2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rFonts w:eastAsiaTheme="minorEastAsia"/>
              </w:rPr>
              <w:t>M</w:t>
            </w:r>
            <w:r w:rsidRPr="00C711BC">
              <w:rPr>
                <w:lang w:eastAsia="ja-JP"/>
              </w:rPr>
              <w:t>aximizing RSRP with best analog beam pair, where the digital beamforming is not considered</w:t>
            </w:r>
            <w:r w:rsidRPr="00C711BC">
              <w:rPr>
                <w:rFonts w:eastAsiaTheme="minorEastAsia"/>
              </w:rPr>
              <w:t>. The selection is done per drop, i.e., only at the beginning of drop and kept unchanged.</w:t>
            </w:r>
          </w:p>
        </w:tc>
      </w:tr>
      <w:tr w:rsidR="005E6EB4" w:rsidRPr="009F76E9" w14:paraId="18A55931" w14:textId="77777777" w:rsidTr="003321C2">
        <w:trPr>
          <w:jc w:val="center"/>
        </w:trPr>
        <w:tc>
          <w:tcPr>
            <w:tcW w:w="2100" w:type="dxa"/>
          </w:tcPr>
          <w:p w14:paraId="58C5E95D" w14:textId="77777777" w:rsidR="005E6EB4" w:rsidRPr="00C711BC" w:rsidRDefault="005E6EB4" w:rsidP="003321C2">
            <w:pPr>
              <w:jc w:val="center"/>
              <w:rPr>
                <w:rFonts w:eastAsiaTheme="minorEastAsia"/>
              </w:rPr>
            </w:pPr>
            <w:r w:rsidRPr="00C711BC">
              <w:rPr>
                <w:lang w:eastAsia="ja-JP"/>
              </w:rPr>
              <w:t>Criteria for beam selection</w:t>
            </w:r>
            <w:r w:rsidRPr="00C711BC">
              <w:rPr>
                <w:rFonts w:eastAsiaTheme="minorEastAsia"/>
              </w:rPr>
              <w:t xml:space="preserve"> for serving TRP</w:t>
            </w:r>
          </w:p>
        </w:tc>
        <w:tc>
          <w:tcPr>
            <w:tcW w:w="6436" w:type="dxa"/>
          </w:tcPr>
          <w:p w14:paraId="3B968627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Select the best beam pair among the limited set of DFT beams, based on the criteria of maximizing receive power after beamforming.  </w:t>
            </w:r>
            <w:r w:rsidRPr="00C711BC">
              <w:rPr>
                <w:rFonts w:eastAsiaTheme="minorEastAsia"/>
              </w:rPr>
              <w:t>The selection is done per drop, i.e., only at the beginning of drop and kept unchanged.</w:t>
            </w:r>
          </w:p>
        </w:tc>
      </w:tr>
      <w:tr w:rsidR="005E6EB4" w:rsidRPr="009F76E9" w14:paraId="11EF2931" w14:textId="77777777" w:rsidTr="003321C2">
        <w:trPr>
          <w:jc w:val="center"/>
        </w:trPr>
        <w:tc>
          <w:tcPr>
            <w:tcW w:w="2100" w:type="dxa"/>
          </w:tcPr>
          <w:p w14:paraId="1A5B6A2B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Criteria for Beam Selection for interfering TRP</w:t>
            </w:r>
          </w:p>
        </w:tc>
        <w:tc>
          <w:tcPr>
            <w:tcW w:w="6436" w:type="dxa"/>
          </w:tcPr>
          <w:p w14:paraId="4004C465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Considering the real traffic in adjacent cells, the actual beam or SVD precoder that is used by the non-serving TRPs in its data transmission is used as interfering beams.</w:t>
            </w:r>
          </w:p>
        </w:tc>
      </w:tr>
      <w:tr w:rsidR="005E6EB4" w:rsidRPr="009F76E9" w14:paraId="2AA4BA63" w14:textId="77777777" w:rsidTr="003321C2">
        <w:trPr>
          <w:jc w:val="center"/>
        </w:trPr>
        <w:tc>
          <w:tcPr>
            <w:tcW w:w="2100" w:type="dxa"/>
          </w:tcPr>
          <w:p w14:paraId="1F0BEFC1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Constraints for the range of selective beams per TRP sector</w:t>
            </w:r>
          </w:p>
        </w:tc>
        <w:tc>
          <w:tcPr>
            <w:tcW w:w="6436" w:type="dxa"/>
          </w:tcPr>
          <w:p w14:paraId="27F9865F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[-60, 60] in azimuth</w:t>
            </w:r>
            <w:r w:rsidRPr="00C711BC">
              <w:rPr>
                <w:rFonts w:eastAsiaTheme="minorEastAsia"/>
              </w:rPr>
              <w:t xml:space="preserve"> domain</w:t>
            </w:r>
            <w:r w:rsidRPr="00C711BC">
              <w:rPr>
                <w:lang w:eastAsia="ja-JP"/>
              </w:rPr>
              <w:t xml:space="preserve"> and [100, 160] in zenith</w:t>
            </w:r>
            <w:r w:rsidRPr="00C711BC">
              <w:rPr>
                <w:rFonts w:eastAsiaTheme="minorEastAsia"/>
              </w:rPr>
              <w:t xml:space="preserve"> domain</w:t>
            </w:r>
          </w:p>
        </w:tc>
      </w:tr>
      <w:tr w:rsidR="005E6EB4" w:rsidRPr="009F76E9" w14:paraId="3C53B664" w14:textId="77777777" w:rsidTr="003321C2">
        <w:trPr>
          <w:jc w:val="center"/>
        </w:trPr>
        <w:tc>
          <w:tcPr>
            <w:tcW w:w="2100" w:type="dxa"/>
          </w:tcPr>
          <w:p w14:paraId="0C8F3392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Scheduling algorithm</w:t>
            </w:r>
          </w:p>
        </w:tc>
        <w:tc>
          <w:tcPr>
            <w:tcW w:w="6436" w:type="dxa"/>
          </w:tcPr>
          <w:p w14:paraId="6CBA2614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Round robin</w:t>
            </w:r>
          </w:p>
        </w:tc>
      </w:tr>
      <w:tr w:rsidR="005E6EB4" w:rsidRPr="009F76E9" w14:paraId="6CB3EA88" w14:textId="77777777" w:rsidTr="003321C2">
        <w:trPr>
          <w:jc w:val="center"/>
        </w:trPr>
        <w:tc>
          <w:tcPr>
            <w:tcW w:w="2100" w:type="dxa"/>
          </w:tcPr>
          <w:p w14:paraId="7288EE2C" w14:textId="77777777" w:rsidR="005E6EB4" w:rsidRPr="00C711BC" w:rsidRDefault="005E6EB4" w:rsidP="003321C2">
            <w:pPr>
              <w:jc w:val="center"/>
              <w:rPr>
                <w:rFonts w:eastAsiaTheme="minorEastAsia"/>
              </w:rPr>
            </w:pPr>
            <w:r w:rsidRPr="00C711BC">
              <w:rPr>
                <w:rFonts w:eastAsiaTheme="minorEastAsia"/>
              </w:rPr>
              <w:t>Traffic Model</w:t>
            </w:r>
          </w:p>
        </w:tc>
        <w:tc>
          <w:tcPr>
            <w:tcW w:w="6436" w:type="dxa"/>
          </w:tcPr>
          <w:p w14:paraId="0A25F1A5" w14:textId="77777777" w:rsidR="005E6EB4" w:rsidRPr="00C711BC" w:rsidRDefault="005E6EB4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Full buffer</w:t>
            </w:r>
          </w:p>
        </w:tc>
      </w:tr>
      <w:tr w:rsidR="005E6EB4" w:rsidRPr="009F76E9" w14:paraId="40590C72" w14:textId="77777777" w:rsidTr="003321C2">
        <w:trPr>
          <w:jc w:val="center"/>
        </w:trPr>
        <w:tc>
          <w:tcPr>
            <w:tcW w:w="2100" w:type="dxa"/>
            <w:vAlign w:val="center"/>
          </w:tcPr>
          <w:p w14:paraId="4D3947F6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vAlign w:val="center"/>
          </w:tcPr>
          <w:p w14:paraId="298A7937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dBm</w:t>
            </w:r>
          </w:p>
        </w:tc>
      </w:tr>
      <w:tr w:rsidR="005E6EB4" w:rsidRPr="00C662F1" w14:paraId="0F4C0F4D" w14:textId="77777777" w:rsidTr="003321C2">
        <w:trPr>
          <w:jc w:val="center"/>
        </w:trPr>
        <w:tc>
          <w:tcPr>
            <w:tcW w:w="2100" w:type="dxa"/>
            <w:vAlign w:val="center"/>
          </w:tcPr>
          <w:p w14:paraId="333F469C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BS 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ntenna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14:paraId="1D84964E" w14:textId="77777777" w:rsidR="005E6EB4" w:rsidRPr="00DE295F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>(M,N,P,Mg,Ng) = (8,8,2,1,1)</w:t>
            </w:r>
          </w:p>
          <w:p w14:paraId="0286FAB1" w14:textId="77777777" w:rsidR="005E6EB4" w:rsidRPr="00426CAC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>(dH,dV) = (0.5, 0.8)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λ</w:t>
            </w: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</w:tc>
      </w:tr>
      <w:tr w:rsidR="005E6EB4" w:rsidRPr="009F76E9" w14:paraId="33572064" w14:textId="77777777" w:rsidTr="003321C2">
        <w:trPr>
          <w:jc w:val="center"/>
        </w:trPr>
        <w:tc>
          <w:tcPr>
            <w:tcW w:w="2100" w:type="dxa"/>
            <w:vAlign w:val="center"/>
          </w:tcPr>
          <w:p w14:paraId="73F3BCE3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antenna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14:paraId="68A23EFB" w14:textId="77777777" w:rsidR="005E6EB4" w:rsidRPr="00CB04E1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(1,1,2,1,1)</w:t>
            </w:r>
          </w:p>
        </w:tc>
      </w:tr>
      <w:tr w:rsidR="005E6EB4" w:rsidRPr="009F76E9" w14:paraId="1627798F" w14:textId="77777777" w:rsidTr="003321C2">
        <w:trPr>
          <w:jc w:val="center"/>
        </w:trPr>
        <w:tc>
          <w:tcPr>
            <w:tcW w:w="2100" w:type="dxa"/>
            <w:vAlign w:val="center"/>
          </w:tcPr>
          <w:p w14:paraId="308263D0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436" w:type="dxa"/>
            <w:vAlign w:val="center"/>
          </w:tcPr>
          <w:p w14:paraId="153BE0FB" w14:textId="77777777" w:rsidR="005E6EB4" w:rsidRPr="009F76E9" w:rsidRDefault="005E6EB4" w:rsidP="003321C2">
            <w:pPr>
              <w:snapToGrid w:val="0"/>
              <w:spacing w:before="60" w:after="156"/>
              <w:rPr>
                <w:rFonts w:eastAsiaTheme="minorEastAsia"/>
                <w:kern w:val="24"/>
              </w:rPr>
            </w:pPr>
          </w:p>
          <w:p w14:paraId="3532BC6D" w14:textId="77777777" w:rsidR="005E6EB4" w:rsidRPr="009F76E9" w:rsidRDefault="005E6EB4" w:rsidP="003321C2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8"/>
              </w:rPr>
              <w:object w:dxaOrig="5520" w:dyaOrig="859" w14:anchorId="53712B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6.75pt;height:42pt" o:ole="">
                  <v:imagedata r:id="rId14" o:title=""/>
                </v:shape>
                <o:OLEObject Type="Embed" ProgID="Equation.3" ShapeID="_x0000_i1025" DrawAspect="Content" ObjectID="_1552759791" r:id="rId15"/>
              </w:object>
            </w:r>
          </w:p>
          <w:p w14:paraId="767360C2" w14:textId="77777777" w:rsidR="005E6EB4" w:rsidRPr="009F76E9" w:rsidRDefault="005E6EB4" w:rsidP="003321C2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6"/>
              </w:rPr>
              <w:object w:dxaOrig="4819" w:dyaOrig="840" w14:anchorId="37991455">
                <v:shape id="_x0000_i1026" type="#_x0000_t75" style="width:243pt;height:42pt" o:ole="">
                  <v:imagedata r:id="rId16" o:title=""/>
                </v:shape>
                <o:OLEObject Type="Embed" ProgID="Equation.3" ShapeID="_x0000_i1026" DrawAspect="Content" ObjectID="_1552759792" r:id="rId17"/>
              </w:object>
            </w:r>
          </w:p>
          <w:p w14:paraId="4353F766" w14:textId="77777777" w:rsidR="005E6EB4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position w:val="-12"/>
                <w:sz w:val="20"/>
                <w:szCs w:val="20"/>
              </w:rPr>
              <w:object w:dxaOrig="4140" w:dyaOrig="340" w14:anchorId="06ADC54B">
                <v:shape id="_x0000_i1027" type="#_x0000_t75" style="width:208.5pt;height:18pt" o:ole="">
                  <v:imagedata r:id="rId18" o:title=""/>
                </v:shape>
                <o:OLEObject Type="Embed" ProgID="Equation.3" ShapeID="_x0000_i1027" DrawAspect="Content" ObjectID="_1552759793" r:id="rId19"/>
              </w:object>
            </w:r>
          </w:p>
          <w:p w14:paraId="0746E6E4" w14:textId="77777777" w:rsidR="005E6EB4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8 dBi</w:t>
            </w:r>
          </w:p>
          <w:p w14:paraId="46145C58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±45º</w:t>
            </w:r>
          </w:p>
        </w:tc>
      </w:tr>
      <w:tr w:rsidR="005E6EB4" w:rsidRPr="009F76E9" w14:paraId="0B80EAC9" w14:textId="77777777" w:rsidTr="003321C2">
        <w:trPr>
          <w:jc w:val="center"/>
        </w:trPr>
        <w:tc>
          <w:tcPr>
            <w:tcW w:w="2100" w:type="dxa"/>
          </w:tcPr>
          <w:p w14:paraId="036F1169" w14:textId="77777777" w:rsidR="005E6EB4" w:rsidRPr="007349B7" w:rsidRDefault="005E6EB4" w:rsidP="003321C2">
            <w:pPr>
              <w:jc w:val="center"/>
              <w:rPr>
                <w:lang w:eastAsia="ja-JP"/>
              </w:rPr>
            </w:pPr>
            <w:r w:rsidRPr="007349B7">
              <w:rPr>
                <w:lang w:eastAsia="ja-JP"/>
              </w:rPr>
              <w:lastRenderedPageBreak/>
              <w:t>BS array orientation</w:t>
            </w:r>
          </w:p>
        </w:tc>
        <w:tc>
          <w:tcPr>
            <w:tcW w:w="6436" w:type="dxa"/>
          </w:tcPr>
          <w:p w14:paraId="56FB8DEF" w14:textId="77777777" w:rsidR="005E6EB4" w:rsidRPr="007349B7" w:rsidRDefault="005E6EB4" w:rsidP="003321C2">
            <w:pPr>
              <w:spacing w:before="60" w:after="60" w:line="224" w:lineRule="atLeast"/>
              <w:jc w:val="center"/>
              <w:rPr>
                <w:rFonts w:eastAsiaTheme="minorEastAsia"/>
              </w:rPr>
            </w:pPr>
            <w:r w:rsidRPr="007349B7">
              <w:t>azimuth 0 degree; mechanic downtilt: 0 degree</w:t>
            </w:r>
          </w:p>
        </w:tc>
      </w:tr>
      <w:tr w:rsidR="005E6EB4" w:rsidRPr="009F76E9" w14:paraId="705E657F" w14:textId="77777777" w:rsidTr="003321C2">
        <w:trPr>
          <w:jc w:val="center"/>
        </w:trPr>
        <w:tc>
          <w:tcPr>
            <w:tcW w:w="2100" w:type="dxa"/>
            <w:vAlign w:val="center"/>
          </w:tcPr>
          <w:p w14:paraId="6BBBD624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</w:t>
            </w: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 antenna pattern</w:t>
            </w:r>
          </w:p>
        </w:tc>
        <w:tc>
          <w:tcPr>
            <w:tcW w:w="6436" w:type="dxa"/>
            <w:vAlign w:val="center"/>
          </w:tcPr>
          <w:p w14:paraId="20131AF7" w14:textId="77777777" w:rsidR="005E6EB4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Isotropic</w:t>
            </w:r>
          </w:p>
          <w:p w14:paraId="17FE4130" w14:textId="77777777" w:rsidR="005E6EB4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0 dBi</w:t>
            </w:r>
          </w:p>
          <w:p w14:paraId="10177E8B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0º and 90º</w:t>
            </w:r>
          </w:p>
        </w:tc>
      </w:tr>
      <w:tr w:rsidR="005E6EB4" w:rsidRPr="009F76E9" w14:paraId="30C4A935" w14:textId="77777777" w:rsidTr="003321C2">
        <w:trPr>
          <w:jc w:val="center"/>
        </w:trPr>
        <w:tc>
          <w:tcPr>
            <w:tcW w:w="2100" w:type="dxa"/>
            <w:vAlign w:val="center"/>
          </w:tcPr>
          <w:p w14:paraId="7068B285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6436" w:type="dxa"/>
            <w:vAlign w:val="center"/>
          </w:tcPr>
          <w:p w14:paraId="7B957C0B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5E6EB4" w:rsidRPr="009F76E9" w14:paraId="1BC66028" w14:textId="77777777" w:rsidTr="003321C2">
        <w:trPr>
          <w:jc w:val="center"/>
        </w:trPr>
        <w:tc>
          <w:tcPr>
            <w:tcW w:w="2100" w:type="dxa"/>
            <w:vAlign w:val="center"/>
          </w:tcPr>
          <w:p w14:paraId="039C2FCC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vAlign w:val="center"/>
          </w:tcPr>
          <w:p w14:paraId="19E25AE9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5E6EB4" w:rsidRPr="009F76E9" w14:paraId="0EFD0F9A" w14:textId="77777777" w:rsidTr="003321C2">
        <w:trPr>
          <w:jc w:val="center"/>
        </w:trPr>
        <w:tc>
          <w:tcPr>
            <w:tcW w:w="2100" w:type="dxa"/>
            <w:vAlign w:val="center"/>
          </w:tcPr>
          <w:p w14:paraId="2463AB43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vAlign w:val="center"/>
          </w:tcPr>
          <w:p w14:paraId="1EADDCD1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</w:t>
            </w:r>
          </w:p>
        </w:tc>
      </w:tr>
      <w:tr w:rsidR="005E6EB4" w:rsidRPr="009F76E9" w14:paraId="32CC68A8" w14:textId="77777777" w:rsidTr="003321C2">
        <w:trPr>
          <w:jc w:val="center"/>
        </w:trPr>
        <w:tc>
          <w:tcPr>
            <w:tcW w:w="2100" w:type="dxa"/>
            <w:vAlign w:val="center"/>
          </w:tcPr>
          <w:p w14:paraId="1D4C39F9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vAlign w:val="center"/>
          </w:tcPr>
          <w:p w14:paraId="1058D3AF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20% o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utdoor in cars: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km/h,</w:t>
            </w:r>
          </w:p>
          <w:p w14:paraId="3ABDAC54" w14:textId="77777777" w:rsidR="005E6EB4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80% i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ndoor in houses: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</w:t>
            </w:r>
          </w:p>
          <w:p w14:paraId="1988DE7F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9B7">
              <w:rPr>
                <w:rFonts w:ascii="Times New Roman" w:hAnsi="Times New Roman"/>
                <w:sz w:val="20"/>
                <w:szCs w:val="20"/>
              </w:rPr>
              <w:t>10 users per TRP</w:t>
            </w:r>
          </w:p>
        </w:tc>
      </w:tr>
      <w:tr w:rsidR="005E6EB4" w:rsidRPr="009F76E9" w14:paraId="06DA3EBB" w14:textId="77777777" w:rsidTr="003321C2">
        <w:trPr>
          <w:jc w:val="center"/>
        </w:trPr>
        <w:tc>
          <w:tcPr>
            <w:tcW w:w="2100" w:type="dxa"/>
          </w:tcPr>
          <w:p w14:paraId="66D7C98C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Car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penetration loss</w:t>
            </w:r>
          </w:p>
        </w:tc>
        <w:tc>
          <w:tcPr>
            <w:tcW w:w="6436" w:type="dxa"/>
          </w:tcPr>
          <w:p w14:paraId="7F5BFBDD" w14:textId="77777777" w:rsidR="005E6EB4" w:rsidRPr="009F76E9" w:rsidRDefault="005E6EB4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163">
              <w:rPr>
                <w:rFonts w:ascii="Symbol" w:hAnsi="Symbol"/>
                <w:sz w:val="20"/>
                <w:szCs w:val="20"/>
                <w:lang w:eastAsia="ko-KR"/>
              </w:rPr>
              <w:t>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= 9 dB, </w:t>
            </w:r>
            <w:r w:rsidRPr="00DE3163">
              <w:rPr>
                <w:rFonts w:ascii="Symbol" w:hAnsi="Symbol"/>
                <w:sz w:val="20"/>
                <w:szCs w:val="20"/>
                <w:lang w:eastAsia="ko-KR"/>
              </w:rPr>
              <w:t>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= 5 dB</w:t>
            </w:r>
          </w:p>
        </w:tc>
      </w:tr>
      <w:tr w:rsidR="005E6EB4" w:rsidRPr="009F76E9" w14:paraId="11D48308" w14:textId="77777777" w:rsidTr="003321C2">
        <w:trPr>
          <w:jc w:val="center"/>
        </w:trPr>
        <w:tc>
          <w:tcPr>
            <w:tcW w:w="2100" w:type="dxa"/>
          </w:tcPr>
          <w:p w14:paraId="7DA53FB5" w14:textId="77777777" w:rsidR="005E6EB4" w:rsidRPr="009F76E9" w:rsidRDefault="005E6EB4" w:rsidP="003321C2">
            <w:pPr>
              <w:spacing w:after="156"/>
              <w:jc w:val="center"/>
              <w:rPr>
                <w:rFonts w:eastAsia="SimSun"/>
              </w:rPr>
            </w:pPr>
            <w:r w:rsidRPr="009F76E9">
              <w:rPr>
                <w:rFonts w:eastAsia="SimSun"/>
              </w:rPr>
              <w:t>Analog beam set</w:t>
            </w:r>
          </w:p>
        </w:tc>
        <w:tc>
          <w:tcPr>
            <w:tcW w:w="6436" w:type="dxa"/>
          </w:tcPr>
          <w:p w14:paraId="4789F04D" w14:textId="77777777" w:rsidR="005E6EB4" w:rsidRPr="00E35FD5" w:rsidRDefault="005E6EB4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[9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/16, 11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 xml:space="preserve"> /16, 13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/16]</w:t>
            </w:r>
          </w:p>
        </w:tc>
      </w:tr>
      <w:tr w:rsidR="005E6EB4" w:rsidRPr="009F76E9" w14:paraId="699B0199" w14:textId="77777777" w:rsidTr="003321C2">
        <w:trPr>
          <w:jc w:val="center"/>
        </w:trPr>
        <w:tc>
          <w:tcPr>
            <w:tcW w:w="2100" w:type="dxa"/>
          </w:tcPr>
          <w:p w14:paraId="20B38135" w14:textId="77777777" w:rsidR="005E6EB4" w:rsidRDefault="005E6EB4" w:rsidP="003321C2">
            <w:pPr>
              <w:spacing w:after="156"/>
              <w:jc w:val="center"/>
              <w:rPr>
                <w:rFonts w:eastAsia="SimSun"/>
              </w:rPr>
            </w:pPr>
            <w:r w:rsidRPr="00F83EA9">
              <w:rPr>
                <w:rFonts w:eastAsia="SimSun"/>
              </w:rPr>
              <w:t>BF scheme</w:t>
            </w:r>
          </w:p>
        </w:tc>
        <w:tc>
          <w:tcPr>
            <w:tcW w:w="6436" w:type="dxa"/>
          </w:tcPr>
          <w:p w14:paraId="217083AE" w14:textId="77777777" w:rsidR="005E6EB4" w:rsidRDefault="005E6EB4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F83EA9">
              <w:rPr>
                <w:rFonts w:eastAsia="SimSun"/>
                <w:color w:val="000000" w:themeColor="text1"/>
              </w:rPr>
              <w:t>Analog BF based on beam selection + Digital BF based on ideal SVD</w:t>
            </w:r>
          </w:p>
          <w:p w14:paraId="4B9D38DB" w14:textId="77777777" w:rsidR="005E6EB4" w:rsidRPr="009F76E9" w:rsidRDefault="005E6EB4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Sum power constraint on precoding weights</w:t>
            </w:r>
          </w:p>
        </w:tc>
      </w:tr>
      <w:tr w:rsidR="005E6EB4" w:rsidRPr="00F83EA9" w14:paraId="46C677CD" w14:textId="77777777" w:rsidTr="003321C2">
        <w:trPr>
          <w:jc w:val="center"/>
        </w:trPr>
        <w:tc>
          <w:tcPr>
            <w:tcW w:w="2100" w:type="dxa"/>
          </w:tcPr>
          <w:p w14:paraId="7A9934D4" w14:textId="77777777" w:rsidR="005E6EB4" w:rsidRPr="00F83EA9" w:rsidRDefault="005E6EB4" w:rsidP="003321C2">
            <w:pPr>
              <w:jc w:val="center"/>
              <w:rPr>
                <w:lang w:eastAsia="ja-JP"/>
              </w:rPr>
            </w:pPr>
            <w:r w:rsidRPr="00F83EA9">
              <w:rPr>
                <w:lang w:eastAsia="ja-JP"/>
              </w:rPr>
              <w:t>MIMO mode</w:t>
            </w:r>
          </w:p>
        </w:tc>
        <w:tc>
          <w:tcPr>
            <w:tcW w:w="6436" w:type="dxa"/>
          </w:tcPr>
          <w:p w14:paraId="628C9895" w14:textId="77777777" w:rsidR="005E6EB4" w:rsidRPr="00F83EA9" w:rsidRDefault="005E6EB4" w:rsidP="003321C2">
            <w:pPr>
              <w:pStyle w:val="NormalWeb"/>
              <w:spacing w:before="0" w:beforeAutospacing="0" w:after="0" w:afterAutospacing="0" w:line="148" w:lineRule="atLeast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F83EA9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SU-MIMO with rank=1</w:t>
            </w:r>
          </w:p>
        </w:tc>
      </w:tr>
      <w:tr w:rsidR="005E6EB4" w:rsidRPr="009F76E9" w14:paraId="741189B3" w14:textId="77777777" w:rsidTr="003321C2">
        <w:trPr>
          <w:jc w:val="center"/>
        </w:trPr>
        <w:tc>
          <w:tcPr>
            <w:tcW w:w="2100" w:type="dxa"/>
          </w:tcPr>
          <w:p w14:paraId="46EECDFC" w14:textId="77777777" w:rsidR="005E6EB4" w:rsidRDefault="005E6EB4" w:rsidP="003321C2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UE receiver</w:t>
            </w:r>
          </w:p>
        </w:tc>
        <w:tc>
          <w:tcPr>
            <w:tcW w:w="6436" w:type="dxa"/>
          </w:tcPr>
          <w:p w14:paraId="52612692" w14:textId="77777777" w:rsidR="005E6EB4" w:rsidRDefault="005E6EB4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7349B7">
              <w:rPr>
                <w:rFonts w:eastAsia="SimSun"/>
                <w:color w:val="000000" w:themeColor="text1"/>
              </w:rPr>
              <w:t xml:space="preserve">MMSE-IRC </w:t>
            </w:r>
          </w:p>
        </w:tc>
      </w:tr>
      <w:tr w:rsidR="00862A6F" w:rsidRPr="009F76E9" w14:paraId="50996D93" w14:textId="77777777" w:rsidTr="003321C2">
        <w:trPr>
          <w:jc w:val="center"/>
        </w:trPr>
        <w:tc>
          <w:tcPr>
            <w:tcW w:w="2100" w:type="dxa"/>
          </w:tcPr>
          <w:p w14:paraId="5A36075A" w14:textId="7F8ECE61" w:rsidR="00862A6F" w:rsidRDefault="00862A6F" w:rsidP="003321C2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MCS</w:t>
            </w:r>
          </w:p>
        </w:tc>
        <w:tc>
          <w:tcPr>
            <w:tcW w:w="6436" w:type="dxa"/>
          </w:tcPr>
          <w:p w14:paraId="65C4F936" w14:textId="7B2F6056" w:rsidR="00862A6F" w:rsidRPr="007349B7" w:rsidRDefault="00862A6F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LTE MCS</w:t>
            </w:r>
          </w:p>
        </w:tc>
      </w:tr>
      <w:tr w:rsidR="005E6EB4" w:rsidRPr="009F76E9" w14:paraId="7BBC197A" w14:textId="77777777" w:rsidTr="003321C2">
        <w:trPr>
          <w:jc w:val="center"/>
        </w:trPr>
        <w:tc>
          <w:tcPr>
            <w:tcW w:w="2100" w:type="dxa"/>
          </w:tcPr>
          <w:p w14:paraId="5FDC8FFC" w14:textId="77777777" w:rsidR="005E6EB4" w:rsidRDefault="005E6EB4" w:rsidP="003321C2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Overhead</w:t>
            </w:r>
          </w:p>
        </w:tc>
        <w:tc>
          <w:tcPr>
            <w:tcW w:w="6436" w:type="dxa"/>
          </w:tcPr>
          <w:p w14:paraId="2B8CAF68" w14:textId="77777777" w:rsidR="005E6EB4" w:rsidRDefault="005E6EB4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DMRS overhead = 12/168</w:t>
            </w:r>
          </w:p>
          <w:p w14:paraId="4F320218" w14:textId="77777777" w:rsidR="005E6EB4" w:rsidRDefault="005E6EB4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No control or CSI-RS overhead</w:t>
            </w:r>
          </w:p>
          <w:p w14:paraId="4C874057" w14:textId="77777777" w:rsidR="005E6EB4" w:rsidRPr="007349B7" w:rsidRDefault="005E6EB4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10% carrier guard band </w:t>
            </w:r>
          </w:p>
        </w:tc>
      </w:tr>
    </w:tbl>
    <w:p w14:paraId="7A2A4F48" w14:textId="77777777" w:rsidR="005E6EB4" w:rsidRDefault="005E6EB4" w:rsidP="005E6EB4"/>
    <w:p w14:paraId="44308800" w14:textId="77777777" w:rsidR="005E6EB4" w:rsidRDefault="005E6EB4" w:rsidP="005E6EB4">
      <w:pPr>
        <w:pStyle w:val="Caption"/>
      </w:pPr>
      <w:bookmarkStart w:id="8" w:name="_Ref473654085"/>
      <w:bookmarkStart w:id="9" w:name="_Ref4789878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tab/>
        <w:t>Simulation assumptions</w:t>
      </w:r>
      <w:bookmarkEnd w:id="9"/>
    </w:p>
    <w:p w14:paraId="184A59E0" w14:textId="77777777" w:rsidR="005E6EB4" w:rsidRPr="005E6EB4" w:rsidRDefault="005E6EB4" w:rsidP="005E6EB4"/>
    <w:sectPr w:rsidR="005E6EB4" w:rsidRPr="005E6EB4" w:rsidSect="00C02A4C">
      <w:headerReference w:type="even" r:id="rId20"/>
      <w:footerReference w:type="default" r:id="rId2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4E050" w14:textId="77777777" w:rsidR="00970DDB" w:rsidRDefault="00970DDB">
      <w:r>
        <w:separator/>
      </w:r>
    </w:p>
  </w:endnote>
  <w:endnote w:type="continuationSeparator" w:id="0">
    <w:p w14:paraId="4C53DCCB" w14:textId="77777777" w:rsidR="00970DDB" w:rsidRDefault="0097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C56DE" w14:textId="5A36F111" w:rsidR="00875A9F" w:rsidRDefault="00875A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2F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62F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A6182" w14:textId="77777777" w:rsidR="00970DDB" w:rsidRDefault="00970DDB">
      <w:r>
        <w:separator/>
      </w:r>
    </w:p>
  </w:footnote>
  <w:footnote w:type="continuationSeparator" w:id="0">
    <w:p w14:paraId="41B8A4F2" w14:textId="77777777" w:rsidR="00970DDB" w:rsidRDefault="0097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51000" w14:textId="77777777" w:rsidR="00875A9F" w:rsidRDefault="00875A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336321"/>
    <w:multiLevelType w:val="hybridMultilevel"/>
    <w:tmpl w:val="EF6A55C4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5"/>
  </w:num>
  <w:num w:numId="1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0E6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E1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ECF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2A31"/>
    <w:rsid w:val="00264228"/>
    <w:rsid w:val="00264334"/>
    <w:rsid w:val="0026473E"/>
    <w:rsid w:val="00265A2C"/>
    <w:rsid w:val="00266214"/>
    <w:rsid w:val="00267512"/>
    <w:rsid w:val="00267C83"/>
    <w:rsid w:val="0027144F"/>
    <w:rsid w:val="00271813"/>
    <w:rsid w:val="00271F3A"/>
    <w:rsid w:val="00273278"/>
    <w:rsid w:val="002737F4"/>
    <w:rsid w:val="002748A0"/>
    <w:rsid w:val="002805F5"/>
    <w:rsid w:val="00280751"/>
    <w:rsid w:val="002824B5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31E"/>
    <w:rsid w:val="002C41E6"/>
    <w:rsid w:val="002C4C4C"/>
    <w:rsid w:val="002D071A"/>
    <w:rsid w:val="002D1F38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1C54"/>
    <w:rsid w:val="00357380"/>
    <w:rsid w:val="003602D9"/>
    <w:rsid w:val="003604CE"/>
    <w:rsid w:val="00365C21"/>
    <w:rsid w:val="00370E47"/>
    <w:rsid w:val="00373EA3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B5C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1B3B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840"/>
    <w:rsid w:val="004669E2"/>
    <w:rsid w:val="00470C31"/>
    <w:rsid w:val="004734D0"/>
    <w:rsid w:val="0047556B"/>
    <w:rsid w:val="00477768"/>
    <w:rsid w:val="00477CBF"/>
    <w:rsid w:val="00492BC5"/>
    <w:rsid w:val="004964F1"/>
    <w:rsid w:val="004A16BC"/>
    <w:rsid w:val="004A2B94"/>
    <w:rsid w:val="004B7C0C"/>
    <w:rsid w:val="004C292B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6C79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E6EB4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C4F"/>
    <w:rsid w:val="00667EE7"/>
    <w:rsid w:val="00670922"/>
    <w:rsid w:val="00670BE1"/>
    <w:rsid w:val="0067218F"/>
    <w:rsid w:val="006729EA"/>
    <w:rsid w:val="006741F2"/>
    <w:rsid w:val="00674CC3"/>
    <w:rsid w:val="00675C72"/>
    <w:rsid w:val="006771F9"/>
    <w:rsid w:val="006776D7"/>
    <w:rsid w:val="00681003"/>
    <w:rsid w:val="006817C9"/>
    <w:rsid w:val="00682BBC"/>
    <w:rsid w:val="00683ECE"/>
    <w:rsid w:val="00687124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688"/>
    <w:rsid w:val="008444E8"/>
    <w:rsid w:val="00844E80"/>
    <w:rsid w:val="00846FE7"/>
    <w:rsid w:val="0085297D"/>
    <w:rsid w:val="00856911"/>
    <w:rsid w:val="00862A6F"/>
    <w:rsid w:val="008677FD"/>
    <w:rsid w:val="008706D4"/>
    <w:rsid w:val="00870F8A"/>
    <w:rsid w:val="008719A4"/>
    <w:rsid w:val="00871D23"/>
    <w:rsid w:val="00874312"/>
    <w:rsid w:val="0087437C"/>
    <w:rsid w:val="00875A9F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0DDB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77B6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8A"/>
    <w:rsid w:val="00BC0FDC"/>
    <w:rsid w:val="00BC3053"/>
    <w:rsid w:val="00BC47B8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074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5B35"/>
    <w:rsid w:val="00C07377"/>
    <w:rsid w:val="00C10478"/>
    <w:rsid w:val="00C12107"/>
    <w:rsid w:val="00C13ABF"/>
    <w:rsid w:val="00C14D4B"/>
    <w:rsid w:val="00C154BB"/>
    <w:rsid w:val="00C279B5"/>
    <w:rsid w:val="00C27C45"/>
    <w:rsid w:val="00C3719D"/>
    <w:rsid w:val="00C46FC3"/>
    <w:rsid w:val="00C54995"/>
    <w:rsid w:val="00C54D41"/>
    <w:rsid w:val="00C60783"/>
    <w:rsid w:val="00C64672"/>
    <w:rsid w:val="00C662F1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AD8"/>
    <w:rsid w:val="00C95B40"/>
    <w:rsid w:val="00C97EF4"/>
    <w:rsid w:val="00CA1068"/>
    <w:rsid w:val="00CA1ED8"/>
    <w:rsid w:val="00CA2417"/>
    <w:rsid w:val="00CB1F63"/>
    <w:rsid w:val="00CB400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0D4"/>
    <w:rsid w:val="00D22BE4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87955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5C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1EAE"/>
    <w:rsid w:val="00EC27C6"/>
    <w:rsid w:val="00EC4207"/>
    <w:rsid w:val="00EC5653"/>
    <w:rsid w:val="00EC71CE"/>
    <w:rsid w:val="00EC77A7"/>
    <w:rsid w:val="00ED1006"/>
    <w:rsid w:val="00EE0B3F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A84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FC3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Spacing">
    <w:name w:val="No Spacing"/>
    <w:uiPriority w:val="1"/>
    <w:qFormat/>
    <w:rsid w:val="00BF4074"/>
    <w:rPr>
      <w:rFonts w:ascii="Calibri" w:eastAsia="SimSun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BF40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ReferenceChar">
    <w:name w:val="Reference Char"/>
    <w:link w:val="Reference"/>
    <w:rsid w:val="00D87955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5NUHHDQN7SK2-1-114426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https://ericoll.internal.ericsson.com/sites/STAR/_layouts/DocIdRedir.aspx?ID=5NUHHDQN7SK2-1-114426</Url>
      <Description>5NUHHDQN7SK2-1-114426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864F2B-F9C7-4A86-B534-B27D8AAB8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4</Pages>
  <Words>818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2</cp:revision>
  <cp:lastPrinted>2008-01-31T15:09:00Z</cp:lastPrinted>
  <dcterms:created xsi:type="dcterms:W3CDTF">2017-04-03T19:23:00Z</dcterms:created>
  <dcterms:modified xsi:type="dcterms:W3CDTF">2017-04-03T19:23:00Z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b6f8fe23-3496-4a78-a6ea-b17c574e68dc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